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D2E5" w14:textId="3A215BC2" w:rsidR="0023163A" w:rsidRDefault="00FD0B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EB23BE" w:rsidRPr="00EB23BE">
        <w:rPr>
          <w:rFonts w:cs="Arial"/>
          <w:b/>
          <w:sz w:val="24"/>
          <w:szCs w:val="24"/>
        </w:rPr>
        <w:t>99</w:t>
      </w:r>
      <w:r>
        <w:rPr>
          <w:b/>
          <w:i/>
          <w:sz w:val="28"/>
        </w:rPr>
        <w:tab/>
        <w:t>R5-2</w:t>
      </w:r>
      <w:r w:rsidR="00AD1BD8">
        <w:rPr>
          <w:b/>
          <w:i/>
          <w:sz w:val="28"/>
        </w:rPr>
        <w:t>32619</w:t>
      </w:r>
    </w:p>
    <w:p w14:paraId="4263D2E6" w14:textId="478300E0" w:rsidR="0023163A" w:rsidRPr="003625A9" w:rsidRDefault="00EB23B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en-US"/>
        </w:rPr>
      </w:pPr>
      <w:r w:rsidRPr="00EB23BE">
        <w:rPr>
          <w:rFonts w:ascii="Arial" w:hAnsi="Arial" w:cs="Arial"/>
          <w:b/>
          <w:bCs/>
          <w:sz w:val="24"/>
          <w:lang w:val="en-US"/>
        </w:rPr>
        <w:t>Incheon, South Korea, 22 – 26 May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3163A" w14:paraId="4263D2E8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3D2E7" w14:textId="77777777" w:rsidR="0023163A" w:rsidRDefault="00FD0B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23163A" w14:paraId="4263D2EA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D2E9" w14:textId="77777777" w:rsidR="0023163A" w:rsidRDefault="00FD0B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3163A" w14:paraId="4263D2E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263D2EB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263D2EC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3D2EE" w14:textId="77777777" w:rsidR="0023163A" w:rsidRDefault="00FD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3D2EF" w14:textId="1FB116F1" w:rsidR="0023163A" w:rsidRDefault="00FD0BEB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18CE">
              <w:t xml:space="preserve">For </w:t>
            </w:r>
            <w:r w:rsidR="00E00E8E" w:rsidRPr="00662F86">
              <w:t xml:space="preserve">PC3 </w:t>
            </w:r>
            <w:r w:rsidR="00F018CE" w:rsidRPr="00F018CE">
              <w:t>CA</w:t>
            </w:r>
            <w:r w:rsidR="00F018CE">
              <w:t>_</w:t>
            </w:r>
            <w:r w:rsidR="00F018CE" w:rsidRPr="00F018CE">
              <w:t>2A-n5A</w:t>
            </w:r>
            <w:r w:rsidR="00D5251F">
              <w:t xml:space="preserve"> and </w:t>
            </w:r>
            <w:r w:rsidR="00D5251F" w:rsidRPr="00F018CE">
              <w:t>CA</w:t>
            </w:r>
            <w:r w:rsidR="00D5251F">
              <w:t>_</w:t>
            </w:r>
            <w:r w:rsidR="00D5251F" w:rsidRPr="00F018CE">
              <w:t>2A-n</w:t>
            </w:r>
            <w:r w:rsidR="00D5251F">
              <w:t>48</w:t>
            </w:r>
            <w:r w:rsidR="00D5251F" w:rsidRPr="00F018CE">
              <w:t>A</w:t>
            </w:r>
          </w:p>
        </w:tc>
      </w:tr>
      <w:tr w:rsidR="0023163A" w14:paraId="4263D2F3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263D2F1" w14:textId="77777777" w:rsidR="0023163A" w:rsidRDefault="0023163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263D2F2" w14:textId="77777777" w:rsidR="0023163A" w:rsidRDefault="0023163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3163A" w14:paraId="4263D2F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3D2F4" w14:textId="77777777" w:rsidR="0023163A" w:rsidRDefault="00FD0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263D2F5" w14:textId="5F0E9E88" w:rsidR="0023163A" w:rsidRDefault="004B256B">
            <w:pPr>
              <w:pStyle w:val="CRCoverPage"/>
              <w:spacing w:after="0"/>
              <w:ind w:left="100"/>
            </w:pPr>
            <w:r w:rsidRPr="004B256B">
              <w:t>Qualcomm India Pvt Ltd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63D2F6" w14:textId="77777777" w:rsidR="0023163A" w:rsidRDefault="0023163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63D2F7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3D2F8" w14:textId="7E3A8C83" w:rsidR="0023163A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4A2020">
                <w:rPr>
                  <w:noProof/>
                </w:rPr>
                <w:t>2023-05-</w:t>
              </w:r>
            </w:fldSimple>
            <w:r w:rsidR="004A2020">
              <w:rPr>
                <w:noProof/>
              </w:rPr>
              <w:t>12</w:t>
            </w:r>
          </w:p>
        </w:tc>
      </w:tr>
    </w:tbl>
    <w:p w14:paraId="4263D2FA" w14:textId="77777777" w:rsidR="0023163A" w:rsidRDefault="0023163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23163A" w14:paraId="4263D301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63D2FB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63D2FC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263D2FE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2F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263D30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8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4263D302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263D303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263D305" w14:textId="77777777" w:rsidR="0023163A" w:rsidRDefault="00FD0B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6" w14:textId="7886E92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0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09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0A" w14:textId="77777777" w:rsidR="0023163A" w:rsidRDefault="00FD0BEB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C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0D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0E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6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11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13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14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1D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7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8" w14:textId="77777777" w:rsidR="0023163A" w:rsidRDefault="00FD0BEB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A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1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1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1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1F" w14:textId="77777777" w:rsidR="0023163A" w:rsidRDefault="00FD0BEB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1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2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3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2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6" w14:textId="77777777" w:rsidR="0023163A" w:rsidRDefault="00FD0BEB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8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2C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2D" w14:textId="77777777" w:rsidR="0023163A" w:rsidRDefault="00FD0BEB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2E" w14:textId="6AAC1ACB" w:rsidR="0023163A" w:rsidRDefault="00904B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2F" w14:textId="77777777" w:rsidR="0023163A" w:rsidRDefault="00FD0BEB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0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1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3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3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34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263D33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37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8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0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3A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3B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C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D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3E" w14:textId="7469C564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3F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1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63D342" w14:textId="77777777" w:rsidR="0023163A" w:rsidRDefault="00FD0BEB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3" w14:textId="37668E31" w:rsidR="0023163A" w:rsidRDefault="00F018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4" w14:textId="77777777" w:rsidR="0023163A" w:rsidRDefault="00FD0BEB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45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46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14:paraId="4263D34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48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263D349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63D34A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263D34B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3163A" w:rsidRPr="00AD1BD8" w14:paraId="4263D352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4D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263D34E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4F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EC332" w14:textId="77777777" w:rsidR="0023163A" w:rsidRPr="00AD1BD8" w:rsidRDefault="00F018CE">
            <w:pPr>
              <w:pStyle w:val="CRCoverPage"/>
              <w:spacing w:after="0"/>
              <w:rPr>
                <w:lang w:val="it-IT"/>
              </w:rPr>
            </w:pPr>
            <w:r w:rsidRPr="00AD1BD8">
              <w:rPr>
                <w:lang w:val="it-IT"/>
              </w:rPr>
              <w:t>CA_2A-n5A</w:t>
            </w:r>
            <w:r w:rsidR="00D5251F" w:rsidRPr="00AD1BD8">
              <w:rPr>
                <w:lang w:val="it-IT"/>
              </w:rPr>
              <w:t xml:space="preserve">, </w:t>
            </w:r>
          </w:p>
          <w:p w14:paraId="4263D350" w14:textId="52EB4D1B" w:rsidR="00D5251F" w:rsidRPr="00AD1BD8" w:rsidRDefault="00D5251F">
            <w:pPr>
              <w:pStyle w:val="CRCoverPage"/>
              <w:spacing w:after="0"/>
              <w:rPr>
                <w:b/>
                <w:caps/>
                <w:lang w:val="it-IT"/>
              </w:rPr>
            </w:pPr>
            <w:r w:rsidRPr="00AD1BD8">
              <w:rPr>
                <w:lang w:val="it-IT"/>
              </w:rPr>
              <w:t>CA_2A-n48A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1" w14:textId="77777777" w:rsidR="0023163A" w:rsidRPr="00AD1BD8" w:rsidRDefault="0023163A">
            <w:pPr>
              <w:pStyle w:val="CRCoverPage"/>
              <w:spacing w:after="0"/>
              <w:rPr>
                <w:lang w:val="it-IT"/>
              </w:rPr>
            </w:pPr>
          </w:p>
        </w:tc>
      </w:tr>
      <w:tr w:rsidR="0023163A" w:rsidRPr="00AD1BD8" w14:paraId="4263D3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63D353" w14:textId="77777777" w:rsidR="0023163A" w:rsidRPr="00AD1BD8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lang w:val="it-IT"/>
              </w:rPr>
            </w:pPr>
          </w:p>
        </w:tc>
        <w:tc>
          <w:tcPr>
            <w:tcW w:w="104" w:type="dxa"/>
          </w:tcPr>
          <w:p w14:paraId="4263D354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63D355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263D356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57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</w:tr>
      <w:tr w:rsidR="0023163A" w:rsidRPr="00AD1BD8" w14:paraId="4263D3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263D359" w14:textId="77777777" w:rsidR="0023163A" w:rsidRPr="00AD1BD8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lang w:val="it-IT"/>
              </w:rPr>
            </w:pPr>
          </w:p>
        </w:tc>
        <w:tc>
          <w:tcPr>
            <w:tcW w:w="104" w:type="dxa"/>
            <w:shd w:val="clear" w:color="auto" w:fill="auto"/>
          </w:tcPr>
          <w:p w14:paraId="4263D35A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1134" w:type="dxa"/>
            <w:shd w:val="clear" w:color="auto" w:fill="auto"/>
          </w:tcPr>
          <w:p w14:paraId="4263D35B" w14:textId="77777777" w:rsidR="0023163A" w:rsidRPr="00AD1BD8" w:rsidRDefault="0023163A">
            <w:pPr>
              <w:pStyle w:val="CRCoverPage"/>
              <w:spacing w:after="0"/>
              <w:jc w:val="right"/>
              <w:rPr>
                <w:lang w:val="it-IT"/>
              </w:rPr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5C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263D35D" w14:textId="77777777" w:rsidR="0023163A" w:rsidRPr="00AD1BD8" w:rsidRDefault="0023163A">
            <w:pPr>
              <w:pStyle w:val="CRCoverPage"/>
              <w:spacing w:after="0"/>
              <w:jc w:val="center"/>
              <w:rPr>
                <w:b/>
                <w:caps/>
                <w:lang w:val="it-IT"/>
              </w:rPr>
            </w:pPr>
          </w:p>
        </w:tc>
      </w:tr>
      <w:tr w:rsidR="0023163A" w14:paraId="4263D364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3D35F" w14:textId="77777777" w:rsidR="0023163A" w:rsidRDefault="00FD0BE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263D360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263D361" w14:textId="77777777" w:rsidR="0023163A" w:rsidRDefault="00FD0BE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3D362" w14:textId="77777777" w:rsidR="0023163A" w:rsidRDefault="00FD0BE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63D363" w14:textId="77777777" w:rsidR="0023163A" w:rsidRDefault="0023163A">
            <w:pPr>
              <w:pStyle w:val="CRCoverPage"/>
              <w:spacing w:after="0"/>
            </w:pPr>
          </w:p>
        </w:tc>
      </w:tr>
      <w:tr w:rsidR="0023163A" w14:paraId="4263D36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3D365" w14:textId="77777777" w:rsidR="0023163A" w:rsidRDefault="0023163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263D366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63D367" w14:textId="77777777" w:rsidR="0023163A" w:rsidRDefault="0023163A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3D368" w14:textId="77777777" w:rsidR="0023163A" w:rsidRDefault="0023163A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D369" w14:textId="77777777" w:rsidR="0023163A" w:rsidRDefault="0023163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263D36B" w14:textId="77777777" w:rsidR="0023163A" w:rsidRDefault="0023163A">
      <w:pPr>
        <w:pStyle w:val="CRCoverPage"/>
        <w:rPr>
          <w:lang w:val="en-US"/>
        </w:rPr>
      </w:pPr>
    </w:p>
    <w:sectPr w:rsidR="0023163A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88030" w14:textId="77777777" w:rsidR="00C05C4E" w:rsidRDefault="00C05C4E">
      <w:pPr>
        <w:spacing w:after="0"/>
      </w:pPr>
      <w:r>
        <w:separator/>
      </w:r>
    </w:p>
  </w:endnote>
  <w:endnote w:type="continuationSeparator" w:id="0">
    <w:p w14:paraId="126E4FBD" w14:textId="77777777" w:rsidR="00C05C4E" w:rsidRDefault="00C05C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C" w14:textId="77777777" w:rsidR="0023163A" w:rsidRDefault="00FD0B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A8FCC" w14:textId="77777777" w:rsidR="00C05C4E" w:rsidRDefault="00C05C4E">
      <w:pPr>
        <w:spacing w:after="0"/>
      </w:pPr>
      <w:r>
        <w:separator/>
      </w:r>
    </w:p>
  </w:footnote>
  <w:footnote w:type="continuationSeparator" w:id="0">
    <w:p w14:paraId="49C35691" w14:textId="77777777" w:rsidR="00C05C4E" w:rsidRDefault="00C05C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3D37A" w14:textId="77777777" w:rsidR="0023163A" w:rsidRDefault="0023163A">
    <w:pPr>
      <w:pStyle w:val="Header"/>
    </w:pPr>
  </w:p>
  <w:p w14:paraId="4263D37B" w14:textId="77777777" w:rsidR="0023163A" w:rsidRDefault="002316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17011171">
    <w:abstractNumId w:val="3"/>
  </w:num>
  <w:num w:numId="2" w16cid:durableId="1006252144">
    <w:abstractNumId w:val="5"/>
  </w:num>
  <w:num w:numId="3" w16cid:durableId="1696534672">
    <w:abstractNumId w:val="1"/>
  </w:num>
  <w:num w:numId="4" w16cid:durableId="1518734887">
    <w:abstractNumId w:val="4"/>
  </w:num>
  <w:num w:numId="5" w16cid:durableId="1356805796">
    <w:abstractNumId w:val="14"/>
  </w:num>
  <w:num w:numId="6" w16cid:durableId="1805461071">
    <w:abstractNumId w:val="2"/>
  </w:num>
  <w:num w:numId="7" w16cid:durableId="108667088">
    <w:abstractNumId w:val="10"/>
  </w:num>
  <w:num w:numId="8" w16cid:durableId="851915280">
    <w:abstractNumId w:val="7"/>
  </w:num>
  <w:num w:numId="9" w16cid:durableId="602222511">
    <w:abstractNumId w:val="13"/>
  </w:num>
  <w:num w:numId="10" w16cid:durableId="741366373">
    <w:abstractNumId w:val="15"/>
  </w:num>
  <w:num w:numId="11" w16cid:durableId="1511986085">
    <w:abstractNumId w:val="16"/>
  </w:num>
  <w:num w:numId="12" w16cid:durableId="1297445846">
    <w:abstractNumId w:val="8"/>
  </w:num>
  <w:num w:numId="13" w16cid:durableId="1005547433">
    <w:abstractNumId w:val="9"/>
  </w:num>
  <w:num w:numId="14" w16cid:durableId="1970472644">
    <w:abstractNumId w:val="6"/>
  </w:num>
  <w:num w:numId="15" w16cid:durableId="926503379">
    <w:abstractNumId w:val="12"/>
  </w:num>
  <w:num w:numId="16" w16cid:durableId="1888225167">
    <w:abstractNumId w:val="0"/>
  </w:num>
  <w:num w:numId="17" w16cid:durableId="1582789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EF8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163A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25A9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020"/>
    <w:rsid w:val="004A25AA"/>
    <w:rsid w:val="004A3773"/>
    <w:rsid w:val="004A4DC4"/>
    <w:rsid w:val="004A52CF"/>
    <w:rsid w:val="004A5ADE"/>
    <w:rsid w:val="004A6AFE"/>
    <w:rsid w:val="004B256B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B2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BD8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C4E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251F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0E8E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3BE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18CE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BEB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63D2E5"/>
  <w15:docId w15:val="{DBCC0AFF-1593-4616-A7A7-046FB1DC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3625A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683</TotalTime>
  <Pages>1</Pages>
  <Words>105</Words>
  <Characters>604</Characters>
  <Application>Microsoft Office Word</Application>
  <DocSecurity>0</DocSecurity>
  <Lines>5</Lines>
  <Paragraphs>1</Paragraphs>
  <ScaleCrop>false</ScaleCrop>
  <Company>ETSI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Kevin Wang (QMC)</cp:lastModifiedBy>
  <cp:revision>17</cp:revision>
  <cp:lastPrinted>2020-02-05T15:54:00Z</cp:lastPrinted>
  <dcterms:created xsi:type="dcterms:W3CDTF">2022-09-02T09:30:00Z</dcterms:created>
  <dcterms:modified xsi:type="dcterms:W3CDTF">2023-05-11T19:26:00Z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